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4A337CC7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bookmarkStart w:id="0" w:name="Number"/>
      <w:r w:rsidRPr="00742463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742463">
        <w:rPr>
          <w:rStyle w:val="Strong"/>
          <w:rFonts w:asciiTheme="minorHAnsi" w:hAnsiTheme="minorHAnsi" w:cstheme="minorHAnsi"/>
          <w:lang w:val="en-GB"/>
        </w:rPr>
        <w:t>Q</w:t>
      </w:r>
      <w:r w:rsidRPr="00742463">
        <w:rPr>
          <w:rStyle w:val="Strong"/>
          <w:rFonts w:asciiTheme="minorHAnsi" w:hAnsiTheme="minorHAnsi" w:cstheme="minorHAnsi"/>
          <w:lang w:val="en-GB"/>
        </w:rPr>
        <w:t>-</w:t>
      </w:r>
      <w:r w:rsidR="00D84D1E" w:rsidRPr="00742463">
        <w:rPr>
          <w:rStyle w:val="Strong"/>
          <w:rFonts w:asciiTheme="minorHAnsi" w:hAnsiTheme="minorHAnsi" w:cstheme="minorHAnsi"/>
          <w:lang w:val="en-GB"/>
        </w:rPr>
        <w:t>M</w:t>
      </w:r>
      <w:r w:rsidR="00414A53">
        <w:rPr>
          <w:rStyle w:val="Strong"/>
          <w:rFonts w:asciiTheme="minorHAnsi" w:hAnsiTheme="minorHAnsi" w:cstheme="minorHAnsi"/>
          <w:lang w:val="en-GB"/>
        </w:rPr>
        <w:t>HM</w:t>
      </w:r>
      <w:bookmarkEnd w:id="0"/>
      <w:r w:rsidR="00E82C4A">
        <w:rPr>
          <w:rStyle w:val="Strong"/>
          <w:rFonts w:asciiTheme="minorHAnsi" w:hAnsiTheme="minorHAnsi" w:cstheme="minorHAnsi"/>
          <w:lang w:val="en-GB"/>
        </w:rPr>
        <w:t>S-22-SS001-22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1" w:name="_Toc419729571"/>
      <w:bookmarkStart w:id="2" w:name="_Toc11156577"/>
      <w:r w:rsidRPr="00742463">
        <w:lastRenderedPageBreak/>
        <w:t>Specification</w:t>
      </w:r>
      <w:bookmarkEnd w:id="1"/>
    </w:p>
    <w:p w14:paraId="24311BB9" w14:textId="38E60205" w:rsidR="00723E86" w:rsidRPr="00742463" w:rsidRDefault="00C44890" w:rsidP="00723E86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742463">
        <w:rPr>
          <w:lang w:val="en-GB"/>
        </w:rPr>
        <w:t>Background</w:t>
      </w:r>
      <w:bookmarkEnd w:id="3"/>
      <w:bookmarkEnd w:id="4"/>
    </w:p>
    <w:p w14:paraId="0B01547D" w14:textId="0534E6BE" w:rsidR="00723E86" w:rsidRPr="003756AC" w:rsidRDefault="00723E86" w:rsidP="00723E86">
      <w:pPr>
        <w:rPr>
          <w:lang w:val="en-GB"/>
        </w:rPr>
      </w:pPr>
      <w:r w:rsidRPr="003756AC">
        <w:rPr>
          <w:lang w:val="en-GB"/>
        </w:rPr>
        <w:t xml:space="preserve">The Ministry of Health and Medical Services currently </w:t>
      </w:r>
      <w:r>
        <w:rPr>
          <w:lang w:val="en-GB"/>
        </w:rPr>
        <w:t xml:space="preserve">needs daily cleaning services at MHMS </w:t>
      </w:r>
      <w:r w:rsidR="00E64BCB">
        <w:rPr>
          <w:lang w:val="en-GB"/>
        </w:rPr>
        <w:t xml:space="preserve">Clinics </w:t>
      </w:r>
      <w:r>
        <w:rPr>
          <w:lang w:val="en-GB"/>
        </w:rPr>
        <w:t xml:space="preserve">only at TCH, </w:t>
      </w:r>
      <w:proofErr w:type="spellStart"/>
      <w:r>
        <w:rPr>
          <w:lang w:val="en-GB"/>
        </w:rPr>
        <w:t>Nawerewere</w:t>
      </w:r>
      <w:proofErr w:type="spellEnd"/>
      <w:r>
        <w:rPr>
          <w:lang w:val="en-GB"/>
        </w:rPr>
        <w:t xml:space="preserve">.  It is very crucial to be in </w:t>
      </w:r>
      <w:proofErr w:type="gramStart"/>
      <w:r>
        <w:rPr>
          <w:lang w:val="en-GB"/>
        </w:rPr>
        <w:t>a clean, healthy environment or surroundings</w:t>
      </w:r>
      <w:proofErr w:type="gramEnd"/>
      <w:r>
        <w:rPr>
          <w:lang w:val="en-GB"/>
        </w:rPr>
        <w:t xml:space="preserve"> for all </w:t>
      </w:r>
      <w:r w:rsidRPr="003756AC">
        <w:rPr>
          <w:lang w:val="en-GB"/>
        </w:rPr>
        <w:t xml:space="preserve">medical staff </w:t>
      </w:r>
      <w:r>
        <w:rPr>
          <w:lang w:val="en-GB"/>
        </w:rPr>
        <w:t>at work.  T</w:t>
      </w:r>
      <w:r w:rsidRPr="003756AC">
        <w:rPr>
          <w:lang w:val="en-GB"/>
        </w:rPr>
        <w:t>he purpose of this document is to request those interested, part</w:t>
      </w:r>
      <w:r>
        <w:rPr>
          <w:lang w:val="en-GB"/>
        </w:rPr>
        <w:t xml:space="preserve">icularly private operators for cleaning </w:t>
      </w:r>
      <w:r w:rsidRPr="003756AC">
        <w:rPr>
          <w:lang w:val="en-GB"/>
        </w:rPr>
        <w:t>service</w:t>
      </w:r>
      <w:r>
        <w:rPr>
          <w:lang w:val="en-GB"/>
        </w:rPr>
        <w:t>s</w:t>
      </w:r>
      <w:r w:rsidRPr="003756AC">
        <w:rPr>
          <w:lang w:val="en-GB"/>
        </w:rPr>
        <w:t xml:space="preserve"> to assist the MHMS in</w:t>
      </w:r>
      <w:r>
        <w:rPr>
          <w:lang w:val="en-GB"/>
        </w:rPr>
        <w:t xml:space="preserve"> maintaining daily cleanliness, safe and healthy environment. </w:t>
      </w:r>
    </w:p>
    <w:p w14:paraId="4D12EF70" w14:textId="77777777" w:rsidR="00723E86" w:rsidRPr="000677F0" w:rsidRDefault="00723E86" w:rsidP="00723E86">
      <w:pPr>
        <w:rPr>
          <w:b/>
          <w:lang w:val="en-GB"/>
        </w:rPr>
      </w:pPr>
      <w:r w:rsidRPr="003756AC">
        <w:rPr>
          <w:b/>
          <w:lang w:val="en-GB"/>
        </w:rPr>
        <w:t>Scope of Service</w:t>
      </w:r>
    </w:p>
    <w:p w14:paraId="6A788615" w14:textId="77777777" w:rsidR="00723E86" w:rsidRPr="000677F0" w:rsidRDefault="00723E86" w:rsidP="00723E86">
      <w:pPr>
        <w:rPr>
          <w:rFonts w:asciiTheme="minorHAnsi" w:hAnsiTheme="minorHAnsi" w:cstheme="minorHAnsi"/>
        </w:rPr>
      </w:pPr>
      <w:bookmarkStart w:id="6" w:name="_Hlk63775982"/>
      <w:r w:rsidRPr="000677F0">
        <w:rPr>
          <w:rFonts w:asciiTheme="minorHAnsi" w:hAnsiTheme="minorHAnsi" w:cstheme="minorHAnsi"/>
        </w:rPr>
        <w:t xml:space="preserve">The Cleaning provider is required to </w:t>
      </w:r>
      <w:bookmarkEnd w:id="6"/>
    </w:p>
    <w:p w14:paraId="2CBCD123" w14:textId="77777777" w:rsidR="00723E86" w:rsidRPr="000677F0" w:rsidRDefault="00723E86" w:rsidP="00723E86">
      <w:pPr>
        <w:widowControl w:val="0"/>
        <w:numPr>
          <w:ilvl w:val="0"/>
          <w:numId w:val="17"/>
        </w:numPr>
        <w:wordWrap w:val="0"/>
        <w:autoSpaceDE w:val="0"/>
        <w:autoSpaceDN w:val="0"/>
        <w:jc w:val="both"/>
        <w:rPr>
          <w:rFonts w:ascii="Cambria" w:eastAsia="Times New Roman" w:hAnsi="Cambria"/>
          <w:kern w:val="2"/>
          <w:sz w:val="20"/>
          <w:szCs w:val="22"/>
          <w:lang w:eastAsia="ko-KR"/>
        </w:rPr>
      </w:pPr>
      <w:r>
        <w:rPr>
          <w:rFonts w:ascii="Cambria" w:eastAsia="Times New Roman" w:hAnsi="Cambria"/>
          <w:kern w:val="2"/>
          <w:sz w:val="20"/>
          <w:szCs w:val="22"/>
          <w:lang w:eastAsia="ko-KR"/>
        </w:rPr>
        <w:t>T</w:t>
      </w:r>
      <w:r w:rsidRPr="000677F0">
        <w:rPr>
          <w:rFonts w:ascii="Cambria" w:eastAsia="Times New Roman" w:hAnsi="Cambria"/>
          <w:kern w:val="2"/>
          <w:sz w:val="20"/>
          <w:szCs w:val="22"/>
          <w:lang w:eastAsia="ko-KR"/>
        </w:rPr>
        <w:t>o recruit and engage its employees that are well trained with the appropriate cleaning training such as Infection control, to have code of conduct in a way of recognition of service with uniform and that must have Principals of Customer Service</w:t>
      </w:r>
    </w:p>
    <w:p w14:paraId="62AFE8B4" w14:textId="77777777" w:rsidR="00723E86" w:rsidRPr="000677F0" w:rsidRDefault="00723E86" w:rsidP="00723E86">
      <w:pPr>
        <w:widowControl w:val="0"/>
        <w:numPr>
          <w:ilvl w:val="0"/>
          <w:numId w:val="17"/>
        </w:numPr>
        <w:wordWrap w:val="0"/>
        <w:autoSpaceDE w:val="0"/>
        <w:autoSpaceDN w:val="0"/>
        <w:jc w:val="both"/>
        <w:rPr>
          <w:rFonts w:ascii="Cambria" w:eastAsia="Times New Roman" w:hAnsi="Cambria"/>
          <w:kern w:val="2"/>
          <w:sz w:val="20"/>
          <w:szCs w:val="22"/>
          <w:lang w:eastAsia="ko-KR"/>
        </w:rPr>
      </w:pPr>
      <w:r>
        <w:rPr>
          <w:rFonts w:ascii="Cambria" w:eastAsia="Times New Roman" w:hAnsi="Cambria"/>
          <w:kern w:val="2"/>
          <w:sz w:val="20"/>
          <w:szCs w:val="22"/>
          <w:lang w:eastAsia="ko-KR"/>
        </w:rPr>
        <w:t>T</w:t>
      </w:r>
      <w:r w:rsidRPr="000677F0">
        <w:rPr>
          <w:rFonts w:ascii="Cambria" w:eastAsia="Times New Roman" w:hAnsi="Cambria"/>
          <w:kern w:val="2"/>
          <w:sz w:val="20"/>
          <w:szCs w:val="22"/>
          <w:lang w:eastAsia="ko-KR"/>
        </w:rPr>
        <w:t>o provide its own cleaning products/utensils/chemicals</w:t>
      </w:r>
    </w:p>
    <w:p w14:paraId="117F3C0D" w14:textId="77777777" w:rsidR="00723E86" w:rsidRPr="000677F0" w:rsidRDefault="00723E86" w:rsidP="00723E86">
      <w:pPr>
        <w:widowControl w:val="0"/>
        <w:numPr>
          <w:ilvl w:val="0"/>
          <w:numId w:val="17"/>
        </w:numPr>
        <w:wordWrap w:val="0"/>
        <w:autoSpaceDE w:val="0"/>
        <w:autoSpaceDN w:val="0"/>
        <w:jc w:val="both"/>
        <w:rPr>
          <w:rFonts w:ascii="Cambria" w:eastAsia="Times New Roman" w:hAnsi="Cambria"/>
          <w:kern w:val="2"/>
          <w:sz w:val="20"/>
          <w:szCs w:val="22"/>
          <w:lang w:eastAsia="ko-KR"/>
        </w:rPr>
      </w:pPr>
      <w:r w:rsidRPr="000677F0">
        <w:rPr>
          <w:rFonts w:ascii="Cambria" w:eastAsia="Times New Roman" w:hAnsi="Cambria"/>
          <w:kern w:val="2"/>
          <w:sz w:val="20"/>
          <w:szCs w:val="22"/>
          <w:lang w:eastAsia="ko-KR"/>
        </w:rPr>
        <w:t>In case of undefined items found during cleaning, it is the responsibility of the SP staff to report such item to SP supervisor OR MHMS administration staff</w:t>
      </w:r>
    </w:p>
    <w:p w14:paraId="592F7F76" w14:textId="77777777" w:rsidR="00723E86" w:rsidRPr="000677F0" w:rsidRDefault="00723E86" w:rsidP="00723E86">
      <w:pPr>
        <w:widowControl w:val="0"/>
        <w:numPr>
          <w:ilvl w:val="0"/>
          <w:numId w:val="17"/>
        </w:numPr>
        <w:wordWrap w:val="0"/>
        <w:autoSpaceDE w:val="0"/>
        <w:autoSpaceDN w:val="0"/>
        <w:jc w:val="both"/>
        <w:rPr>
          <w:rFonts w:ascii="Cambria" w:eastAsia="Times New Roman" w:hAnsi="Cambria"/>
          <w:kern w:val="2"/>
          <w:sz w:val="20"/>
          <w:szCs w:val="22"/>
          <w:lang w:eastAsia="ko-KR"/>
        </w:rPr>
      </w:pPr>
      <w:r>
        <w:rPr>
          <w:rFonts w:ascii="Cambria" w:eastAsia="Times New Roman" w:hAnsi="Cambria"/>
          <w:kern w:val="2"/>
          <w:sz w:val="20"/>
          <w:szCs w:val="22"/>
          <w:lang w:eastAsia="ko-KR"/>
        </w:rPr>
        <w:t>T</w:t>
      </w:r>
      <w:r w:rsidRPr="000677F0">
        <w:rPr>
          <w:rFonts w:ascii="Cambria" w:eastAsia="Times New Roman" w:hAnsi="Cambria"/>
          <w:kern w:val="2"/>
          <w:sz w:val="20"/>
          <w:szCs w:val="22"/>
          <w:lang w:eastAsia="ko-KR"/>
        </w:rPr>
        <w:t>o provide extra services for times of MHMS manpower needs such as assisting in setting up other functions of the Ministry at any time needed</w:t>
      </w:r>
    </w:p>
    <w:p w14:paraId="0E39A950" w14:textId="77777777" w:rsidR="00723E86" w:rsidRPr="000677F0" w:rsidRDefault="00723E86" w:rsidP="00723E86">
      <w:pPr>
        <w:widowControl w:val="0"/>
        <w:numPr>
          <w:ilvl w:val="0"/>
          <w:numId w:val="17"/>
        </w:numPr>
        <w:wordWrap w:val="0"/>
        <w:autoSpaceDE w:val="0"/>
        <w:autoSpaceDN w:val="0"/>
        <w:jc w:val="both"/>
        <w:rPr>
          <w:rFonts w:ascii="Cambria" w:eastAsia="Times New Roman" w:hAnsi="Cambria"/>
          <w:kern w:val="2"/>
          <w:sz w:val="20"/>
          <w:szCs w:val="22"/>
          <w:lang w:eastAsia="ko-KR"/>
        </w:rPr>
      </w:pPr>
      <w:r w:rsidRPr="000677F0">
        <w:rPr>
          <w:rFonts w:ascii="Cambria" w:eastAsia="Times New Roman" w:hAnsi="Cambria"/>
          <w:kern w:val="2"/>
          <w:sz w:val="20"/>
          <w:szCs w:val="22"/>
          <w:lang w:eastAsia="ko-KR"/>
        </w:rPr>
        <w:t>Dusting and cleaning of all exposed surfaces such as window ledges, louvers, desks, computers, tables and cabinet</w:t>
      </w:r>
    </w:p>
    <w:p w14:paraId="55211490" w14:textId="77777777" w:rsidR="00723E86" w:rsidRPr="000677F0" w:rsidRDefault="00723E86" w:rsidP="00723E86">
      <w:pPr>
        <w:widowControl w:val="0"/>
        <w:numPr>
          <w:ilvl w:val="0"/>
          <w:numId w:val="17"/>
        </w:numPr>
        <w:wordWrap w:val="0"/>
        <w:autoSpaceDE w:val="0"/>
        <w:autoSpaceDN w:val="0"/>
        <w:jc w:val="both"/>
        <w:rPr>
          <w:rFonts w:ascii="Cambria" w:eastAsia="Times New Roman" w:hAnsi="Cambria"/>
          <w:kern w:val="2"/>
          <w:sz w:val="20"/>
          <w:szCs w:val="22"/>
          <w:lang w:eastAsia="ko-KR"/>
        </w:rPr>
      </w:pPr>
      <w:r w:rsidRPr="000677F0">
        <w:rPr>
          <w:rFonts w:ascii="Cambria" w:eastAsia="Times New Roman" w:hAnsi="Cambria"/>
          <w:kern w:val="2"/>
          <w:sz w:val="20"/>
          <w:szCs w:val="22"/>
          <w:lang w:eastAsia="ko-KR"/>
        </w:rPr>
        <w:t>Cleaning, sweeping and mopping of floor and tiles</w:t>
      </w:r>
    </w:p>
    <w:p w14:paraId="711EC27C" w14:textId="77777777" w:rsidR="00723E86" w:rsidRPr="000677F0" w:rsidRDefault="00723E86" w:rsidP="00723E86">
      <w:pPr>
        <w:widowControl w:val="0"/>
        <w:numPr>
          <w:ilvl w:val="0"/>
          <w:numId w:val="17"/>
        </w:numPr>
        <w:wordWrap w:val="0"/>
        <w:autoSpaceDE w:val="0"/>
        <w:autoSpaceDN w:val="0"/>
        <w:jc w:val="both"/>
        <w:rPr>
          <w:rFonts w:ascii="Cambria" w:eastAsia="Times New Roman" w:hAnsi="Cambria"/>
          <w:kern w:val="2"/>
          <w:sz w:val="20"/>
          <w:szCs w:val="22"/>
          <w:lang w:eastAsia="ko-KR"/>
        </w:rPr>
      </w:pPr>
      <w:r w:rsidRPr="000677F0">
        <w:rPr>
          <w:rFonts w:ascii="Cambria" w:eastAsia="Times New Roman" w:hAnsi="Cambria"/>
          <w:kern w:val="2"/>
          <w:sz w:val="20"/>
          <w:szCs w:val="22"/>
          <w:lang w:eastAsia="ko-KR"/>
        </w:rPr>
        <w:t>Empty waste baskets every morning and every afternoon</w:t>
      </w:r>
    </w:p>
    <w:p w14:paraId="4417F7A6" w14:textId="77777777" w:rsidR="00723E86" w:rsidRPr="000677F0" w:rsidRDefault="00723E86" w:rsidP="00723E86">
      <w:pPr>
        <w:keepNext/>
        <w:keepLines/>
        <w:spacing w:after="120"/>
        <w:outlineLvl w:val="2"/>
        <w:rPr>
          <w:rFonts w:ascii="Calibri" w:hAnsi="Calibri" w:cs="Calibri"/>
          <w:smallCaps/>
          <w:u w:val="single"/>
          <w:lang w:val="en-GB"/>
        </w:rPr>
      </w:pPr>
      <w:r w:rsidRPr="000677F0">
        <w:rPr>
          <w:rFonts w:ascii="Calibri" w:hAnsi="Calibri" w:cs="Calibri"/>
          <w:smallCaps/>
          <w:u w:val="single"/>
          <w:lang w:val="en-GB"/>
        </w:rPr>
        <w:t>Requirements</w:t>
      </w:r>
    </w:p>
    <w:p w14:paraId="668464A8" w14:textId="77777777" w:rsidR="00723E86" w:rsidRPr="000677F0" w:rsidRDefault="00723E86" w:rsidP="00723E86">
      <w:pPr>
        <w:rPr>
          <w:rFonts w:ascii="Calibri" w:hAnsi="Calibri" w:cs="Calibri"/>
          <w:lang w:val="en-GB"/>
        </w:rPr>
      </w:pPr>
      <w:r w:rsidRPr="000677F0">
        <w:rPr>
          <w:rFonts w:ascii="Calibri" w:hAnsi="Calibri" w:cs="Calibri"/>
          <w:lang w:val="en-GB"/>
        </w:rPr>
        <w:t>Tenderers are required to provide copies and attach to their tender submissions the following documents:</w:t>
      </w:r>
    </w:p>
    <w:p w14:paraId="00167A92" w14:textId="77777777" w:rsidR="00723E86" w:rsidRPr="000677F0" w:rsidRDefault="00723E86" w:rsidP="00723E86">
      <w:pPr>
        <w:widowControl w:val="0"/>
        <w:numPr>
          <w:ilvl w:val="0"/>
          <w:numId w:val="16"/>
        </w:numPr>
        <w:wordWrap w:val="0"/>
        <w:autoSpaceDE w:val="0"/>
        <w:autoSpaceDN w:val="0"/>
        <w:ind w:left="643"/>
        <w:jc w:val="both"/>
        <w:rPr>
          <w:rFonts w:ascii="Calibri" w:eastAsia="Times New Roman" w:hAnsi="Calibri" w:cs="Calibri"/>
          <w:kern w:val="2"/>
          <w:lang w:val="en-GB" w:eastAsia="ko-KR"/>
        </w:rPr>
      </w:pPr>
      <w:r w:rsidRPr="000677F0">
        <w:rPr>
          <w:rFonts w:ascii="Calibri" w:eastAsia="Times New Roman" w:hAnsi="Calibri" w:cs="Calibri"/>
          <w:kern w:val="2"/>
          <w:lang w:val="en-GB" w:eastAsia="ko-KR"/>
        </w:rPr>
        <w:t>Tax clearance letter from Tax Office</w:t>
      </w:r>
    </w:p>
    <w:p w14:paraId="7968D7FA" w14:textId="77777777" w:rsidR="00723E86" w:rsidRPr="000677F0" w:rsidRDefault="00723E86" w:rsidP="00723E86">
      <w:pPr>
        <w:widowControl w:val="0"/>
        <w:numPr>
          <w:ilvl w:val="0"/>
          <w:numId w:val="16"/>
        </w:numPr>
        <w:wordWrap w:val="0"/>
        <w:autoSpaceDE w:val="0"/>
        <w:autoSpaceDN w:val="0"/>
        <w:ind w:left="643"/>
        <w:jc w:val="both"/>
        <w:rPr>
          <w:rFonts w:ascii="Calibri" w:eastAsia="Times New Roman" w:hAnsi="Calibri" w:cs="Calibri"/>
          <w:kern w:val="2"/>
          <w:lang w:val="en-GB" w:eastAsia="ko-KR"/>
        </w:rPr>
      </w:pPr>
      <w:r w:rsidRPr="000677F0">
        <w:rPr>
          <w:rFonts w:ascii="Calibri" w:eastAsia="Times New Roman" w:hAnsi="Calibri" w:cs="Calibri"/>
          <w:kern w:val="2"/>
          <w:lang w:val="en-GB" w:eastAsia="ko-KR"/>
        </w:rPr>
        <w:t>Business Registration</w:t>
      </w:r>
    </w:p>
    <w:p w14:paraId="463280B7" w14:textId="77777777" w:rsidR="00723E86" w:rsidRPr="000677F0" w:rsidRDefault="00723E86" w:rsidP="00723E86">
      <w:pPr>
        <w:widowControl w:val="0"/>
        <w:numPr>
          <w:ilvl w:val="0"/>
          <w:numId w:val="16"/>
        </w:numPr>
        <w:wordWrap w:val="0"/>
        <w:autoSpaceDE w:val="0"/>
        <w:autoSpaceDN w:val="0"/>
        <w:ind w:left="643"/>
        <w:jc w:val="both"/>
        <w:rPr>
          <w:rFonts w:ascii="Calibri" w:eastAsia="Times New Roman" w:hAnsi="Calibri" w:cs="Calibri"/>
          <w:kern w:val="2"/>
          <w:lang w:val="en-GB" w:eastAsia="ko-KR"/>
        </w:rPr>
      </w:pPr>
      <w:r w:rsidRPr="000677F0">
        <w:rPr>
          <w:rFonts w:ascii="Calibri" w:eastAsia="Times New Roman" w:hAnsi="Calibri" w:cs="Calibri"/>
          <w:kern w:val="2"/>
          <w:lang w:val="en-GB" w:eastAsia="ko-KR"/>
        </w:rPr>
        <w:t>Complete quotation</w:t>
      </w:r>
    </w:p>
    <w:p w14:paraId="1A80CD84" w14:textId="77777777" w:rsidR="00723E86" w:rsidRPr="000677F0" w:rsidRDefault="00723E86" w:rsidP="00723E86">
      <w:pPr>
        <w:widowControl w:val="0"/>
        <w:numPr>
          <w:ilvl w:val="0"/>
          <w:numId w:val="16"/>
        </w:numPr>
        <w:wordWrap w:val="0"/>
        <w:autoSpaceDE w:val="0"/>
        <w:autoSpaceDN w:val="0"/>
        <w:ind w:left="643"/>
        <w:jc w:val="both"/>
        <w:rPr>
          <w:rFonts w:ascii="Calibri" w:eastAsia="Times New Roman" w:hAnsi="Calibri" w:cs="Calibri"/>
          <w:kern w:val="2"/>
          <w:lang w:val="en-GB" w:eastAsia="ko-KR"/>
        </w:rPr>
      </w:pPr>
      <w:r w:rsidRPr="000677F0">
        <w:rPr>
          <w:rFonts w:ascii="Calibri" w:eastAsia="Times New Roman" w:hAnsi="Calibri" w:cs="Calibri"/>
          <w:kern w:val="2"/>
          <w:lang w:val="en-GB" w:eastAsia="ko-KR"/>
        </w:rPr>
        <w:t>Signed Certificate of Compliance</w:t>
      </w:r>
    </w:p>
    <w:p w14:paraId="5A58FD0B" w14:textId="77777777" w:rsidR="00723E86" w:rsidRPr="000677F0" w:rsidRDefault="00723E86" w:rsidP="00723E86">
      <w:pPr>
        <w:widowControl w:val="0"/>
        <w:numPr>
          <w:ilvl w:val="0"/>
          <w:numId w:val="16"/>
        </w:numPr>
        <w:wordWrap w:val="0"/>
        <w:autoSpaceDE w:val="0"/>
        <w:autoSpaceDN w:val="0"/>
        <w:ind w:left="643"/>
        <w:jc w:val="both"/>
        <w:rPr>
          <w:rFonts w:ascii="Calibri" w:eastAsia="Times New Roman" w:hAnsi="Calibri" w:cs="Calibri"/>
          <w:kern w:val="2"/>
          <w:lang w:val="en-GB" w:eastAsia="ko-KR"/>
        </w:rPr>
      </w:pPr>
      <w:r w:rsidRPr="000677F0">
        <w:rPr>
          <w:rFonts w:ascii="Calibri" w:eastAsia="Times New Roman" w:hAnsi="Calibri" w:cs="Calibri"/>
          <w:kern w:val="2"/>
          <w:lang w:val="en-GB" w:eastAsia="ko-KR"/>
        </w:rPr>
        <w:t>Valid Business License</w:t>
      </w:r>
    </w:p>
    <w:p w14:paraId="22F082C3" w14:textId="77777777" w:rsidR="00723E86" w:rsidRPr="000677F0" w:rsidRDefault="00723E86" w:rsidP="00723E86">
      <w:pPr>
        <w:widowControl w:val="0"/>
        <w:numPr>
          <w:ilvl w:val="0"/>
          <w:numId w:val="16"/>
        </w:numPr>
        <w:wordWrap w:val="0"/>
        <w:autoSpaceDE w:val="0"/>
        <w:autoSpaceDN w:val="0"/>
        <w:ind w:left="643"/>
        <w:jc w:val="both"/>
        <w:rPr>
          <w:rFonts w:ascii="Calibri" w:eastAsia="Times New Roman" w:hAnsi="Calibri" w:cs="Calibri"/>
          <w:kern w:val="2"/>
          <w:lang w:val="en-GB" w:eastAsia="ko-KR"/>
        </w:rPr>
      </w:pPr>
      <w:r w:rsidRPr="000677F0">
        <w:rPr>
          <w:rFonts w:ascii="Calibri" w:eastAsia="Times New Roman" w:hAnsi="Calibri" w:cs="Calibri"/>
          <w:kern w:val="2"/>
          <w:lang w:val="en-GB" w:eastAsia="ko-KR"/>
        </w:rPr>
        <w:t xml:space="preserve">Relevant Reference </w:t>
      </w:r>
    </w:p>
    <w:p w14:paraId="7FD53EAA" w14:textId="77777777" w:rsidR="00723E86" w:rsidRPr="000677F0" w:rsidRDefault="00723E86" w:rsidP="00723E86">
      <w:pPr>
        <w:rPr>
          <w:rFonts w:asciiTheme="minorHAnsi" w:hAnsiTheme="minorHAnsi"/>
          <w:lang w:val="en-GB"/>
        </w:rPr>
      </w:pPr>
      <w:r w:rsidRPr="000677F0">
        <w:rPr>
          <w:rFonts w:asciiTheme="minorHAnsi" w:hAnsiTheme="minorHAnsi"/>
          <w:lang w:val="en-GB"/>
        </w:rPr>
        <w:t xml:space="preserve">All supporting documentation must be in English. </w:t>
      </w:r>
    </w:p>
    <w:p w14:paraId="32D1F911" w14:textId="77777777" w:rsidR="00723E86" w:rsidRPr="000677F0" w:rsidRDefault="00723E86" w:rsidP="00723E86">
      <w:pPr>
        <w:rPr>
          <w:rFonts w:asciiTheme="minorHAnsi" w:hAnsiTheme="minorHAnsi"/>
          <w:lang w:val="en-GB"/>
        </w:rPr>
      </w:pPr>
      <w:r w:rsidRPr="000677F0">
        <w:rPr>
          <w:rFonts w:asciiTheme="minorHAnsi" w:hAnsiTheme="minorHAnsi"/>
          <w:lang w:val="en-GB"/>
        </w:rPr>
        <w:t>Quotation of materials should be in AUD.</w:t>
      </w:r>
    </w:p>
    <w:p w14:paraId="3C4CDE03" w14:textId="77777777" w:rsidR="00723E86" w:rsidRPr="000677F0" w:rsidRDefault="00723E86" w:rsidP="00723E86">
      <w:pPr>
        <w:keepNext/>
        <w:keepLines/>
        <w:spacing w:after="120"/>
        <w:outlineLvl w:val="2"/>
        <w:rPr>
          <w:rFonts w:asciiTheme="minorHAnsi" w:hAnsiTheme="minorHAnsi" w:cs="Calibri"/>
          <w:smallCaps/>
          <w:u w:val="single"/>
          <w:lang w:val="en-GB"/>
        </w:rPr>
      </w:pPr>
      <w:bookmarkStart w:id="7" w:name="_Toc419729577"/>
      <w:r w:rsidRPr="000677F0">
        <w:rPr>
          <w:rFonts w:asciiTheme="minorHAnsi" w:hAnsiTheme="minorHAnsi" w:cs="Calibri"/>
          <w:smallCaps/>
          <w:u w:val="single"/>
          <w:lang w:val="en-GB"/>
        </w:rPr>
        <w:t>Installation services</w:t>
      </w:r>
      <w:bookmarkEnd w:id="7"/>
    </w:p>
    <w:p w14:paraId="6BEDF4F3" w14:textId="77777777" w:rsidR="00723E86" w:rsidRPr="00BA2E12" w:rsidRDefault="00723E86" w:rsidP="00723E86">
      <w:pPr>
        <w:rPr>
          <w:rFonts w:asciiTheme="minorHAnsi" w:hAnsiTheme="minorHAnsi"/>
          <w:lang w:val="en-GB"/>
        </w:rPr>
      </w:pPr>
      <w:r w:rsidRPr="000677F0">
        <w:rPr>
          <w:rFonts w:asciiTheme="minorHAnsi" w:hAnsiTheme="minorHAnsi"/>
          <w:lang w:val="en-GB"/>
        </w:rPr>
        <w:t xml:space="preserve">N/A. </w:t>
      </w:r>
    </w:p>
    <w:p w14:paraId="22DB02A5" w14:textId="77777777" w:rsidR="00723E86" w:rsidRPr="00742463" w:rsidRDefault="00723E86" w:rsidP="00723E86">
      <w:pPr>
        <w:pStyle w:val="Heading3"/>
        <w:rPr>
          <w:lang w:val="en-GB"/>
        </w:rPr>
      </w:pPr>
      <w:r w:rsidRPr="00742463">
        <w:rPr>
          <w:lang w:val="en-GB"/>
        </w:rPr>
        <w:lastRenderedPageBreak/>
        <w:t>Delivery Time</w:t>
      </w:r>
    </w:p>
    <w:p w14:paraId="47012ADD" w14:textId="77777777" w:rsidR="00723E86" w:rsidRDefault="00723E86" w:rsidP="00723E86">
      <w:pPr>
        <w:rPr>
          <w:lang w:val="en-GB"/>
        </w:rPr>
      </w:pPr>
      <w:r>
        <w:rPr>
          <w:highlight w:val="yellow"/>
          <w:lang w:val="en-GB"/>
        </w:rPr>
        <w:t xml:space="preserve">The delivery of the services shall come to effect upon signing of the contract agreement between </w:t>
      </w:r>
      <w:r>
        <w:rPr>
          <w:lang w:val="en-GB"/>
        </w:rPr>
        <w:t>MHMS and the Service Provider.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723E86" w14:paraId="0B4992BA" w14:textId="77777777" w:rsidTr="007D18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62EE439" w14:textId="77777777" w:rsidR="00723E86" w:rsidRDefault="00723E86" w:rsidP="007D1803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04" w:type="dxa"/>
          </w:tcPr>
          <w:p w14:paraId="5FF64309" w14:textId="07E6E602" w:rsidR="00723E86" w:rsidRDefault="00723E86" w:rsidP="007D18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</w:t>
            </w:r>
            <w:r w:rsidR="00956A53">
              <w:rPr>
                <w:lang w:val="en-GB"/>
              </w:rPr>
              <w:t xml:space="preserve"> </w:t>
            </w:r>
            <w:r w:rsidR="00956A53">
              <w:t>(</w:t>
            </w:r>
            <w:r w:rsidR="00956A53">
              <w:rPr>
                <w:rFonts w:cs="Calibri"/>
              </w:rPr>
              <w:t xml:space="preserve">Cleaning of Clinic buildings including other service rooms at MHMS, </w:t>
            </w:r>
            <w:proofErr w:type="spellStart"/>
            <w:r w:rsidR="00956A53">
              <w:rPr>
                <w:rFonts w:cs="Calibri"/>
              </w:rPr>
              <w:t>Nawerewere</w:t>
            </w:r>
            <w:proofErr w:type="spellEnd"/>
            <w:r w:rsidR="00956A53">
              <w:rPr>
                <w:rFonts w:cs="Calibri"/>
              </w:rPr>
              <w:t>)</w:t>
            </w:r>
          </w:p>
        </w:tc>
        <w:tc>
          <w:tcPr>
            <w:tcW w:w="1559" w:type="dxa"/>
          </w:tcPr>
          <w:p w14:paraId="0576926E" w14:textId="77777777" w:rsidR="00723E86" w:rsidRPr="00B67B1D" w:rsidRDefault="00723E86" w:rsidP="007D18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30DC377D" w14:textId="77777777" w:rsidR="00723E86" w:rsidRDefault="00723E86" w:rsidP="007D18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723E86" w14:paraId="5A22E3AB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08E94A8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18E9B585" w14:textId="77777777" w:rsidR="00723E86" w:rsidRPr="00B826C7" w:rsidRDefault="00723E86" w:rsidP="007D1803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All clinics – </w:t>
            </w:r>
            <w:proofErr w:type="spellStart"/>
            <w:r>
              <w:rPr>
                <w:rFonts w:ascii="Cambria" w:hAnsi="Cambria"/>
              </w:rPr>
              <w:t>Nawerewere</w:t>
            </w:r>
            <w:proofErr w:type="spellEnd"/>
            <w:r>
              <w:rPr>
                <w:rFonts w:ascii="Cambria" w:hAnsi="Cambria"/>
              </w:rPr>
              <w:t xml:space="preserve"> (Surgical, Medical, Pediatric, </w:t>
            </w:r>
            <w:proofErr w:type="spellStart"/>
            <w:r>
              <w:rPr>
                <w:rFonts w:ascii="Cambria" w:hAnsi="Cambria"/>
              </w:rPr>
              <w:t>Obs</w:t>
            </w:r>
            <w:proofErr w:type="spellEnd"/>
            <w:r>
              <w:rPr>
                <w:rFonts w:ascii="Cambria" w:hAnsi="Cambria"/>
              </w:rPr>
              <w:t xml:space="preserve"> and gynae, Diabetic, Family health, Antenatal, Hep B and Out-patient)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E5638A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  <w:p w14:paraId="7328961F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714202A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11E44259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784ED11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118765C4" w14:textId="77777777" w:rsidR="00723E86" w:rsidRDefault="00723E86" w:rsidP="007D1803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Doctor’s Room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257D9B6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14:paraId="4F47D5DC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47CCEDF6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CD2199C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232D683D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Medical Record room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004BBA9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70A01184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039C0B64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BD1DDB2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5D32BBA5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Laboratory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559BCE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5471922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74C33C20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46DAD3C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4E9B8939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Radiology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EC32EA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36A015D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56CEC5A1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0E694AF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28E2B732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Pharmacy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9AC6CB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8C91F9D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2887546B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5808FD2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401A5F6E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Dental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CBC744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AA86067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5E5D0095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ABE503B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2218CC97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Laundry and Sewing room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6D7893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EB77052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5374A429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0EC4BA4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741EA18D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Dot building (rooms, clinic, boardroom, account office)</w:t>
            </w:r>
          </w:p>
        </w:tc>
        <w:tc>
          <w:tcPr>
            <w:tcW w:w="1559" w:type="dxa"/>
          </w:tcPr>
          <w:p w14:paraId="5628894B" w14:textId="77777777" w:rsidR="00723E86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694" w:type="dxa"/>
          </w:tcPr>
          <w:p w14:paraId="6C27F1D0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23E86" w14:paraId="6B79132F" w14:textId="77777777" w:rsidTr="007D1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CCA8C71" w14:textId="77777777" w:rsidR="00723E86" w:rsidRPr="001522AD" w:rsidRDefault="00723E86" w:rsidP="00723E86">
            <w:pPr>
              <w:pStyle w:val="ListParagraph"/>
              <w:numPr>
                <w:ilvl w:val="0"/>
                <w:numId w:val="18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417A92D5" w14:textId="77777777" w:rsidR="00723E86" w:rsidRPr="00BD42E5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BD42E5"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</w:tcPr>
          <w:p w14:paraId="165FCFAC" w14:textId="77777777" w:rsidR="00723E86" w:rsidRPr="00BD42E5" w:rsidRDefault="00723E86" w:rsidP="007D18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BD42E5">
              <w:rPr>
                <w:b/>
                <w:lang w:val="en-GB"/>
              </w:rPr>
              <w:t>1</w:t>
            </w:r>
            <w:r>
              <w:rPr>
                <w:b/>
                <w:lang w:val="en-GB"/>
              </w:rPr>
              <w:t>4</w:t>
            </w:r>
          </w:p>
        </w:tc>
        <w:tc>
          <w:tcPr>
            <w:tcW w:w="2694" w:type="dxa"/>
          </w:tcPr>
          <w:p w14:paraId="74AEA83D" w14:textId="77777777" w:rsidR="00723E86" w:rsidRDefault="00723E86" w:rsidP="007D1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bookmarkEnd w:id="2"/>
      <w:bookmarkEnd w:id="5"/>
    </w:tbl>
    <w:p w14:paraId="1EE1E8FD" w14:textId="7042E68E" w:rsidR="00723E86" w:rsidRDefault="00723E86" w:rsidP="00723E86">
      <w:pPr>
        <w:pStyle w:val="NoSpacing"/>
        <w:rPr>
          <w:lang w:val="en-GB"/>
        </w:rPr>
      </w:pPr>
    </w:p>
    <w:p w14:paraId="5193CA2C" w14:textId="2DBFEC1A" w:rsidR="0047382C" w:rsidRDefault="0047382C" w:rsidP="00723E86">
      <w:pPr>
        <w:pStyle w:val="NoSpacing"/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47382C" w14:paraId="2E74EFBE" w14:textId="77777777" w:rsidTr="008453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F0D65E8" w14:textId="77777777" w:rsidR="0047382C" w:rsidRDefault="0047382C" w:rsidP="008453BE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04" w:type="dxa"/>
          </w:tcPr>
          <w:p w14:paraId="600B37AB" w14:textId="1466C2DF" w:rsidR="0047382C" w:rsidRDefault="0047382C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 xml:space="preserve">Description (Cleaning </w:t>
            </w:r>
            <w:proofErr w:type="spellStart"/>
            <w:r>
              <w:rPr>
                <w:lang w:val="en-GB"/>
              </w:rPr>
              <w:t>Betio</w:t>
            </w:r>
            <w:proofErr w:type="spellEnd"/>
            <w:r>
              <w:rPr>
                <w:lang w:val="en-GB"/>
              </w:rPr>
              <w:t xml:space="preserve"> Hospital)</w:t>
            </w:r>
          </w:p>
        </w:tc>
        <w:tc>
          <w:tcPr>
            <w:tcW w:w="1559" w:type="dxa"/>
          </w:tcPr>
          <w:p w14:paraId="2963726A" w14:textId="77777777" w:rsidR="0047382C" w:rsidRPr="00B67B1D" w:rsidRDefault="0047382C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6729176F" w14:textId="77777777" w:rsidR="0047382C" w:rsidRDefault="0047382C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47382C" w14:paraId="591BB833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71E0D82" w14:textId="77777777" w:rsidR="0047382C" w:rsidRPr="001522AD" w:rsidRDefault="0047382C" w:rsidP="0047382C">
            <w:pPr>
              <w:pStyle w:val="ListParagraph"/>
              <w:numPr>
                <w:ilvl w:val="0"/>
                <w:numId w:val="19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36F92AFD" w14:textId="77777777" w:rsidR="0047382C" w:rsidRPr="00B826C7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Ground </w:t>
            </w:r>
          </w:p>
        </w:tc>
        <w:tc>
          <w:tcPr>
            <w:tcW w:w="1559" w:type="dxa"/>
          </w:tcPr>
          <w:p w14:paraId="0FF301EE" w14:textId="77777777" w:rsidR="0047382C" w:rsidRDefault="0047382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</w:tcPr>
          <w:p w14:paraId="789DCF04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7382C" w14:paraId="60C821D0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7765E29" w14:textId="77777777" w:rsidR="0047382C" w:rsidRPr="001522AD" w:rsidRDefault="0047382C" w:rsidP="0047382C">
            <w:pPr>
              <w:pStyle w:val="ListParagraph"/>
              <w:numPr>
                <w:ilvl w:val="0"/>
                <w:numId w:val="19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3307185F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Wards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3EC74F" w14:textId="77777777" w:rsidR="0047382C" w:rsidRDefault="0047382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D70F086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7382C" w14:paraId="5049CBE8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8C6204B" w14:textId="77777777" w:rsidR="0047382C" w:rsidRPr="001522AD" w:rsidRDefault="0047382C" w:rsidP="0047382C">
            <w:pPr>
              <w:pStyle w:val="ListParagraph"/>
              <w:numPr>
                <w:ilvl w:val="0"/>
                <w:numId w:val="19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63D1E77D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Toilets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AA8533" w14:textId="77777777" w:rsidR="0047382C" w:rsidRDefault="0047382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6C4A063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7382C" w14:paraId="3D8B0795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A206A3C" w14:textId="77777777" w:rsidR="0047382C" w:rsidRPr="001522AD" w:rsidRDefault="0047382C" w:rsidP="0047382C">
            <w:pPr>
              <w:pStyle w:val="ListParagraph"/>
              <w:numPr>
                <w:ilvl w:val="0"/>
                <w:numId w:val="19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0898494E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Medical Record room</w:t>
            </w:r>
          </w:p>
        </w:tc>
        <w:tc>
          <w:tcPr>
            <w:tcW w:w="1559" w:type="dxa"/>
            <w:vMerge w:val="restart"/>
          </w:tcPr>
          <w:p w14:paraId="5540F014" w14:textId="77777777" w:rsidR="0047382C" w:rsidRDefault="0047382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</w:tcPr>
          <w:p w14:paraId="374718B1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7382C" w14:paraId="090BFC2A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9AEAB55" w14:textId="77777777" w:rsidR="0047382C" w:rsidRPr="001522AD" w:rsidRDefault="0047382C" w:rsidP="0047382C">
            <w:pPr>
              <w:pStyle w:val="ListParagraph"/>
              <w:numPr>
                <w:ilvl w:val="0"/>
                <w:numId w:val="19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5CEFAB4D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Pharmacy</w:t>
            </w:r>
          </w:p>
        </w:tc>
        <w:tc>
          <w:tcPr>
            <w:tcW w:w="1559" w:type="dxa"/>
            <w:vMerge/>
          </w:tcPr>
          <w:p w14:paraId="718B977D" w14:textId="77777777" w:rsidR="0047382C" w:rsidRDefault="0047382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133F938B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7382C" w14:paraId="6D730D0E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BD5815E" w14:textId="77777777" w:rsidR="0047382C" w:rsidRPr="001522AD" w:rsidRDefault="0047382C" w:rsidP="0047382C">
            <w:pPr>
              <w:pStyle w:val="ListParagraph"/>
              <w:numPr>
                <w:ilvl w:val="0"/>
                <w:numId w:val="19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38D0D023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Mwaneaba</w:t>
            </w:r>
            <w:proofErr w:type="spellEnd"/>
          </w:p>
        </w:tc>
        <w:tc>
          <w:tcPr>
            <w:tcW w:w="1559" w:type="dxa"/>
            <w:vMerge/>
          </w:tcPr>
          <w:p w14:paraId="3DCD9227" w14:textId="77777777" w:rsidR="0047382C" w:rsidRDefault="0047382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126CA7EE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7382C" w14:paraId="2E169524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1C8C9BE" w14:textId="77777777" w:rsidR="0047382C" w:rsidRPr="001522AD" w:rsidRDefault="0047382C" w:rsidP="0047382C">
            <w:pPr>
              <w:pStyle w:val="ListParagraph"/>
              <w:numPr>
                <w:ilvl w:val="0"/>
                <w:numId w:val="19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3EF08160" w14:textId="77777777" w:rsidR="0047382C" w:rsidRPr="00B67B1D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</w:tcPr>
          <w:p w14:paraId="2BA00363" w14:textId="77777777" w:rsidR="0047382C" w:rsidRPr="00B67B1D" w:rsidRDefault="0047382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2694" w:type="dxa"/>
          </w:tcPr>
          <w:p w14:paraId="34AEB9B1" w14:textId="77777777" w:rsidR="0047382C" w:rsidRDefault="0047382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36D16D6C" w14:textId="1F518D76" w:rsidR="0047382C" w:rsidRDefault="0047382C" w:rsidP="00723E86">
      <w:pPr>
        <w:pStyle w:val="NoSpacing"/>
        <w:rPr>
          <w:lang w:val="en-GB"/>
        </w:rPr>
      </w:pPr>
    </w:p>
    <w:p w14:paraId="16ACB69F" w14:textId="7AE6A190" w:rsidR="00EC5F3F" w:rsidRDefault="00EC5F3F" w:rsidP="00723E86">
      <w:pPr>
        <w:pStyle w:val="NoSpacing"/>
        <w:rPr>
          <w:lang w:val="en-GB"/>
        </w:rPr>
      </w:pPr>
    </w:p>
    <w:p w14:paraId="7CD10D2A" w14:textId="7AF30E33" w:rsidR="00EC5F3F" w:rsidRDefault="00EC5F3F" w:rsidP="00723E86">
      <w:pPr>
        <w:pStyle w:val="NoSpacing"/>
        <w:rPr>
          <w:lang w:val="en-GB"/>
        </w:rPr>
      </w:pPr>
    </w:p>
    <w:p w14:paraId="5974A3CD" w14:textId="6ABCD140" w:rsidR="00EC5F3F" w:rsidRDefault="00EC5F3F" w:rsidP="00723E86">
      <w:pPr>
        <w:pStyle w:val="NoSpacing"/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EC5F3F" w14:paraId="258AF516" w14:textId="77777777" w:rsidTr="008453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0868518" w14:textId="77777777" w:rsidR="00EC5F3F" w:rsidRDefault="00EC5F3F" w:rsidP="008453BE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lastRenderedPageBreak/>
              <w:t>Pos.</w:t>
            </w:r>
          </w:p>
        </w:tc>
        <w:tc>
          <w:tcPr>
            <w:tcW w:w="4604" w:type="dxa"/>
          </w:tcPr>
          <w:p w14:paraId="73ACDFA7" w14:textId="0053DC05" w:rsidR="00EC5F3F" w:rsidRDefault="00EC5F3F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 (</w:t>
            </w:r>
            <w:proofErr w:type="spellStart"/>
            <w:r>
              <w:rPr>
                <w:lang w:val="en-GB"/>
              </w:rPr>
              <w:t>Meeria</w:t>
            </w:r>
            <w:proofErr w:type="spellEnd"/>
            <w:r>
              <w:rPr>
                <w:lang w:val="en-GB"/>
              </w:rPr>
              <w:t xml:space="preserve"> Ward)</w:t>
            </w:r>
          </w:p>
        </w:tc>
        <w:tc>
          <w:tcPr>
            <w:tcW w:w="1559" w:type="dxa"/>
          </w:tcPr>
          <w:p w14:paraId="4A0D0646" w14:textId="77777777" w:rsidR="00EC5F3F" w:rsidRPr="00B67B1D" w:rsidRDefault="00EC5F3F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70B687F7" w14:textId="77777777" w:rsidR="00EC5F3F" w:rsidRDefault="00EC5F3F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EC5F3F" w14:paraId="0EF3D049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EE90543" w14:textId="77777777" w:rsidR="00EC5F3F" w:rsidRPr="001522AD" w:rsidRDefault="00EC5F3F" w:rsidP="00EC5F3F">
            <w:pPr>
              <w:pStyle w:val="ListParagraph"/>
              <w:numPr>
                <w:ilvl w:val="0"/>
                <w:numId w:val="20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2C7BC4FE" w14:textId="77777777" w:rsidR="00EC5F3F" w:rsidRPr="00B826C7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Ground </w:t>
            </w:r>
          </w:p>
        </w:tc>
        <w:tc>
          <w:tcPr>
            <w:tcW w:w="1559" w:type="dxa"/>
          </w:tcPr>
          <w:p w14:paraId="2340FC19" w14:textId="77777777" w:rsidR="00EC5F3F" w:rsidRDefault="00EC5F3F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94" w:type="dxa"/>
          </w:tcPr>
          <w:p w14:paraId="0F140AED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C5F3F" w14:paraId="6C45EDB2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A8A3E1C" w14:textId="77777777" w:rsidR="00EC5F3F" w:rsidRPr="001522AD" w:rsidRDefault="00EC5F3F" w:rsidP="00EC5F3F">
            <w:pPr>
              <w:pStyle w:val="ListParagraph"/>
              <w:numPr>
                <w:ilvl w:val="0"/>
                <w:numId w:val="20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647D9DD9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Wards and/or clinics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1D7A54" w14:textId="77777777" w:rsidR="00EC5F3F" w:rsidRDefault="00EC5F3F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FEAC2F3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C5F3F" w14:paraId="4E24F34F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1BCA499" w14:textId="77777777" w:rsidR="00EC5F3F" w:rsidRPr="001522AD" w:rsidRDefault="00EC5F3F" w:rsidP="00EC5F3F">
            <w:pPr>
              <w:pStyle w:val="ListParagraph"/>
              <w:numPr>
                <w:ilvl w:val="0"/>
                <w:numId w:val="20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4D0360D1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Toilets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A60699" w14:textId="77777777" w:rsidR="00EC5F3F" w:rsidRDefault="00EC5F3F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D57D8CD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C5F3F" w14:paraId="4583D892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A96F86F" w14:textId="77777777" w:rsidR="00EC5F3F" w:rsidRPr="001522AD" w:rsidRDefault="00EC5F3F" w:rsidP="00EC5F3F">
            <w:pPr>
              <w:pStyle w:val="ListParagraph"/>
              <w:numPr>
                <w:ilvl w:val="0"/>
                <w:numId w:val="20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0CC5B942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Mwaneaba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Meeria</w:t>
            </w:r>
            <w:proofErr w:type="spellEnd"/>
            <w:r>
              <w:rPr>
                <w:lang w:val="en-GB"/>
              </w:rPr>
              <w:t xml:space="preserve"> ward &amp; KTM only)</w:t>
            </w:r>
          </w:p>
        </w:tc>
        <w:tc>
          <w:tcPr>
            <w:tcW w:w="1559" w:type="dxa"/>
          </w:tcPr>
          <w:p w14:paraId="1860C111" w14:textId="77777777" w:rsidR="00EC5F3F" w:rsidRDefault="00EC5F3F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</w:tcPr>
          <w:p w14:paraId="52DB6378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C5F3F" w14:paraId="63F07CA6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E183B0B" w14:textId="77777777" w:rsidR="00EC5F3F" w:rsidRPr="001522AD" w:rsidRDefault="00EC5F3F" w:rsidP="00EC5F3F">
            <w:pPr>
              <w:pStyle w:val="ListParagraph"/>
              <w:numPr>
                <w:ilvl w:val="0"/>
                <w:numId w:val="20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329E0551" w14:textId="77777777" w:rsidR="00EC5F3F" w:rsidRPr="00B67B1D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</w:tcPr>
          <w:p w14:paraId="733EB2B0" w14:textId="77777777" w:rsidR="00EC5F3F" w:rsidRPr="00B67B1D" w:rsidRDefault="00EC5F3F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</w:t>
            </w:r>
          </w:p>
        </w:tc>
        <w:tc>
          <w:tcPr>
            <w:tcW w:w="2694" w:type="dxa"/>
          </w:tcPr>
          <w:p w14:paraId="475A07F7" w14:textId="77777777" w:rsidR="00EC5F3F" w:rsidRDefault="00EC5F3F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68B48606" w14:textId="77585F54" w:rsidR="00EC5F3F" w:rsidRDefault="00EC5F3F" w:rsidP="00723E86">
      <w:pPr>
        <w:pStyle w:val="NoSpacing"/>
        <w:rPr>
          <w:lang w:val="en-GB"/>
        </w:rPr>
      </w:pPr>
    </w:p>
    <w:p w14:paraId="144E04D1" w14:textId="77777777" w:rsidR="00795EFC" w:rsidRDefault="00795EFC" w:rsidP="00723E86">
      <w:pPr>
        <w:pStyle w:val="NoSpacing"/>
        <w:rPr>
          <w:lang w:val="en-GB"/>
        </w:rPr>
      </w:pPr>
    </w:p>
    <w:tbl>
      <w:tblPr>
        <w:tblStyle w:val="GridTable1Light1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559"/>
        <w:gridCol w:w="2694"/>
      </w:tblGrid>
      <w:tr w:rsidR="00691C43" w14:paraId="545FD487" w14:textId="77777777" w:rsidTr="008453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029150E" w14:textId="77777777" w:rsidR="00691C43" w:rsidRDefault="00691C43" w:rsidP="008453BE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536" w:type="dxa"/>
          </w:tcPr>
          <w:p w14:paraId="03199C2C" w14:textId="58027608" w:rsidR="00691C43" w:rsidRDefault="00691C43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 (TCH WARDS)</w:t>
            </w:r>
          </w:p>
        </w:tc>
        <w:tc>
          <w:tcPr>
            <w:tcW w:w="1559" w:type="dxa"/>
          </w:tcPr>
          <w:p w14:paraId="0888EE8C" w14:textId="77777777" w:rsidR="00691C43" w:rsidRPr="00B67B1D" w:rsidRDefault="00691C43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08342AEF" w14:textId="77777777" w:rsidR="00691C43" w:rsidRDefault="00691C43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691C43" w14:paraId="64CC541B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B691516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536" w:type="dxa"/>
          </w:tcPr>
          <w:p w14:paraId="095AE255" w14:textId="77777777" w:rsidR="00691C43" w:rsidRPr="00B826C7" w:rsidRDefault="00691C43" w:rsidP="008453BE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Surgical ward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A99BBC" w14:textId="77777777" w:rsidR="00691C43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BC878BA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91C43" w14:paraId="670BD7D7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DC3762A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536" w:type="dxa"/>
          </w:tcPr>
          <w:p w14:paraId="1E98E162" w14:textId="77777777" w:rsidR="00691C43" w:rsidRDefault="00691C43" w:rsidP="008453BE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Emergency ward with extension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0B21F3" w14:textId="77777777" w:rsidR="00691C43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8224DB4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91C43" w14:paraId="0E47DE21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C64510F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536" w:type="dxa"/>
          </w:tcPr>
          <w:p w14:paraId="3F869340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Private ward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CBE02F" w14:textId="77777777" w:rsidR="00691C43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0642E10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91C43" w14:paraId="6DBE3DBF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62141F2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536" w:type="dxa"/>
          </w:tcPr>
          <w:p w14:paraId="74EBD653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Paediatric ward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68A2045" w14:textId="77777777" w:rsidR="00691C43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C04C31E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91C43" w14:paraId="76F222AE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653BF26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536" w:type="dxa"/>
          </w:tcPr>
          <w:p w14:paraId="45D8EAE6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OB ward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B84815" w14:textId="77777777" w:rsidR="00691C43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1B20EE5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91C43" w14:paraId="18588082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22975F5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val="en-GB"/>
              </w:rPr>
            </w:pPr>
          </w:p>
        </w:tc>
        <w:tc>
          <w:tcPr>
            <w:tcW w:w="4536" w:type="dxa"/>
          </w:tcPr>
          <w:p w14:paraId="4B9EFE83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ICU ward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96BE82" w14:textId="77777777" w:rsidR="00691C43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B174FAE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91C43" w14:paraId="029BA56F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646BAD8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val="en-GB"/>
              </w:rPr>
            </w:pPr>
          </w:p>
        </w:tc>
        <w:tc>
          <w:tcPr>
            <w:tcW w:w="4536" w:type="dxa"/>
          </w:tcPr>
          <w:p w14:paraId="327AAC1D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Gynae ward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299E7E" w14:textId="77777777" w:rsidR="00691C43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2B205F8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91C43" w14:paraId="4BD21CF7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826387E" w14:textId="77777777" w:rsidR="00691C43" w:rsidRPr="001522AD" w:rsidRDefault="00691C43" w:rsidP="00691C43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val="en-GB"/>
              </w:rPr>
            </w:pPr>
          </w:p>
        </w:tc>
        <w:tc>
          <w:tcPr>
            <w:tcW w:w="4536" w:type="dxa"/>
          </w:tcPr>
          <w:p w14:paraId="5D5207D8" w14:textId="77777777" w:rsidR="00691C43" w:rsidRPr="00BD42E5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BD42E5"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</w:tcPr>
          <w:p w14:paraId="2F03C602" w14:textId="77777777" w:rsidR="00691C43" w:rsidRPr="00BD42E5" w:rsidRDefault="00691C4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2694" w:type="dxa"/>
          </w:tcPr>
          <w:p w14:paraId="3ECFFAB7" w14:textId="77777777" w:rsidR="00691C43" w:rsidRDefault="00691C4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585B4313" w14:textId="7070D38C" w:rsidR="00691C43" w:rsidRDefault="00691C43" w:rsidP="00723E86">
      <w:pPr>
        <w:pStyle w:val="NoSpacing"/>
        <w:rPr>
          <w:lang w:val="en-GB"/>
        </w:rPr>
      </w:pPr>
    </w:p>
    <w:p w14:paraId="33708777" w14:textId="7F099F64" w:rsidR="00795EFC" w:rsidRDefault="00795EFC" w:rsidP="00723E86">
      <w:pPr>
        <w:pStyle w:val="NoSpacing"/>
        <w:rPr>
          <w:lang w:val="en-GB"/>
        </w:rPr>
      </w:pPr>
    </w:p>
    <w:p w14:paraId="2F34C441" w14:textId="77777777" w:rsidR="00795EFC" w:rsidRDefault="00795EFC" w:rsidP="00723E86">
      <w:pPr>
        <w:pStyle w:val="NoSpacing"/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9B5593" w14:paraId="7A2E2B0D" w14:textId="77777777" w:rsidTr="008453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A2EEC" w14:textId="77777777" w:rsidR="009B5593" w:rsidRDefault="009B5593" w:rsidP="008453BE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04" w:type="dxa"/>
          </w:tcPr>
          <w:p w14:paraId="2086FF2F" w14:textId="69DE692E" w:rsidR="009B5593" w:rsidRDefault="009B5593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 (Compound cleaning at TCH)</w:t>
            </w:r>
          </w:p>
        </w:tc>
        <w:tc>
          <w:tcPr>
            <w:tcW w:w="1559" w:type="dxa"/>
          </w:tcPr>
          <w:p w14:paraId="75F873D4" w14:textId="77777777" w:rsidR="009B5593" w:rsidRPr="00B67B1D" w:rsidRDefault="009B5593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57809056" w14:textId="77777777" w:rsidR="009B5593" w:rsidRDefault="009B5593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9B5593" w14:paraId="2B40A86E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8367C92" w14:textId="77777777" w:rsidR="009B5593" w:rsidRPr="001522AD" w:rsidRDefault="009B5593" w:rsidP="009B5593">
            <w:pPr>
              <w:pStyle w:val="ListParagraph"/>
              <w:numPr>
                <w:ilvl w:val="0"/>
                <w:numId w:val="22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3D55C7C7" w14:textId="77777777" w:rsidR="009B5593" w:rsidRPr="00B826C7" w:rsidRDefault="009B5593" w:rsidP="008453BE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Area outside MHMS fence (next to the road)</w:t>
            </w:r>
          </w:p>
        </w:tc>
        <w:tc>
          <w:tcPr>
            <w:tcW w:w="1559" w:type="dxa"/>
          </w:tcPr>
          <w:p w14:paraId="1EDDF5DC" w14:textId="77777777" w:rsidR="009B5593" w:rsidRDefault="009B559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</w:tcPr>
          <w:p w14:paraId="442DC739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B5593" w14:paraId="685E7580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A8A4BD1" w14:textId="77777777" w:rsidR="009B5593" w:rsidRPr="001522AD" w:rsidRDefault="009B5593" w:rsidP="009B5593">
            <w:pPr>
              <w:pStyle w:val="ListParagraph"/>
              <w:numPr>
                <w:ilvl w:val="0"/>
                <w:numId w:val="22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568B722F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Eastern-side (to the court)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A84612" w14:textId="77777777" w:rsidR="009B5593" w:rsidRDefault="009B559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89507F0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B5593" w14:paraId="43DF27AD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CE9E3F" w14:textId="77777777" w:rsidR="009B5593" w:rsidRPr="001522AD" w:rsidRDefault="009B5593" w:rsidP="009B5593">
            <w:pPr>
              <w:pStyle w:val="ListParagraph"/>
              <w:numPr>
                <w:ilvl w:val="0"/>
                <w:numId w:val="22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33999C32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Western-side (to the mechanic building)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70A04AE" w14:textId="77777777" w:rsidR="009B5593" w:rsidRDefault="009B559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6624ADF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B5593" w14:paraId="720BE4CB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01E971" w14:textId="77777777" w:rsidR="009B5593" w:rsidRPr="001522AD" w:rsidRDefault="009B5593" w:rsidP="009B5593">
            <w:pPr>
              <w:pStyle w:val="ListParagraph"/>
              <w:numPr>
                <w:ilvl w:val="0"/>
                <w:numId w:val="22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5B658CD5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Ocean-side (behind hospital wards)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D8C016" w14:textId="77777777" w:rsidR="009B5593" w:rsidRDefault="009B559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34DFDBC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B5593" w14:paraId="1BAFFB52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D55353C" w14:textId="77777777" w:rsidR="009B5593" w:rsidRPr="001522AD" w:rsidRDefault="009B5593" w:rsidP="009B5593">
            <w:pPr>
              <w:pStyle w:val="ListParagraph"/>
              <w:numPr>
                <w:ilvl w:val="0"/>
                <w:numId w:val="22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58E81171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Grounds between wards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F2034D" w14:textId="77777777" w:rsidR="009B5593" w:rsidRDefault="009B559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475865A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B5593" w14:paraId="57A09E58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9493D59" w14:textId="77777777" w:rsidR="009B5593" w:rsidRPr="001522AD" w:rsidRDefault="009B5593" w:rsidP="009B5593">
            <w:pPr>
              <w:pStyle w:val="ListParagraph"/>
              <w:numPr>
                <w:ilvl w:val="0"/>
                <w:numId w:val="22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19C360E4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DOT to incinerator grounds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68D155" w14:textId="77777777" w:rsidR="009B5593" w:rsidRDefault="009B559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B33A72A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B5593" w14:paraId="16CF6E46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7E776A0" w14:textId="77777777" w:rsidR="009B5593" w:rsidRPr="001522AD" w:rsidRDefault="009B5593" w:rsidP="009B5593">
            <w:pPr>
              <w:pStyle w:val="ListParagraph"/>
              <w:numPr>
                <w:ilvl w:val="0"/>
                <w:numId w:val="22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15BEBE1B" w14:textId="77777777" w:rsidR="009B5593" w:rsidRPr="00CA524F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CA524F"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8FCD73" w14:textId="77777777" w:rsidR="009B5593" w:rsidRPr="00CA524F" w:rsidRDefault="009B5593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CA524F">
              <w:rPr>
                <w:b/>
                <w:lang w:val="en-GB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4C9A519" w14:textId="77777777" w:rsidR="009B5593" w:rsidRDefault="009B5593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60064F39" w14:textId="0C18C49E" w:rsidR="009B5593" w:rsidRDefault="009B5593" w:rsidP="00723E86">
      <w:pPr>
        <w:pStyle w:val="NoSpacing"/>
        <w:rPr>
          <w:lang w:val="en-GB"/>
        </w:rPr>
      </w:pPr>
    </w:p>
    <w:p w14:paraId="2D3B8777" w14:textId="7CB3C417" w:rsidR="00795EFC" w:rsidRDefault="00795EFC" w:rsidP="00723E86">
      <w:pPr>
        <w:pStyle w:val="NoSpacing"/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B651DC" w14:paraId="19B66A22" w14:textId="77777777" w:rsidTr="00E272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9B3779F" w14:textId="77777777" w:rsidR="00B651DC" w:rsidRDefault="00B651DC" w:rsidP="00E272A9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lastRenderedPageBreak/>
              <w:t>Pos.</w:t>
            </w:r>
          </w:p>
        </w:tc>
        <w:tc>
          <w:tcPr>
            <w:tcW w:w="4604" w:type="dxa"/>
          </w:tcPr>
          <w:p w14:paraId="6500D232" w14:textId="090C123E" w:rsidR="00B651DC" w:rsidRDefault="00B651DC" w:rsidP="00E272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</w:t>
            </w:r>
            <w:r>
              <w:rPr>
                <w:lang w:val="en-GB"/>
              </w:rPr>
              <w:t xml:space="preserve"> (TCH office cleaning)</w:t>
            </w:r>
          </w:p>
        </w:tc>
        <w:tc>
          <w:tcPr>
            <w:tcW w:w="1559" w:type="dxa"/>
          </w:tcPr>
          <w:p w14:paraId="6B8CB449" w14:textId="77777777" w:rsidR="00B651DC" w:rsidRPr="00B67B1D" w:rsidRDefault="00B651DC" w:rsidP="00E272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0FED327C" w14:textId="77777777" w:rsidR="00B651DC" w:rsidRDefault="00B651DC" w:rsidP="00E272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B651DC" w14:paraId="57B51D89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125ED7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09CD1256" w14:textId="77777777" w:rsidR="00B651DC" w:rsidRPr="00B826C7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Admin building (21 rooms)</w:t>
            </w:r>
          </w:p>
        </w:tc>
        <w:tc>
          <w:tcPr>
            <w:tcW w:w="1559" w:type="dxa"/>
          </w:tcPr>
          <w:p w14:paraId="1B451183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694" w:type="dxa"/>
          </w:tcPr>
          <w:p w14:paraId="43BD7EC5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3A468543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A3B0608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25634503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Transport building</w:t>
            </w:r>
          </w:p>
        </w:tc>
        <w:tc>
          <w:tcPr>
            <w:tcW w:w="1559" w:type="dxa"/>
            <w:vMerge w:val="restart"/>
          </w:tcPr>
          <w:p w14:paraId="6C5B5157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</w:tcPr>
          <w:p w14:paraId="064C5ADD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52EE5EA9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E731EED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61763DCA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Leprosy building</w:t>
            </w:r>
          </w:p>
        </w:tc>
        <w:tc>
          <w:tcPr>
            <w:tcW w:w="1559" w:type="dxa"/>
            <w:vMerge/>
          </w:tcPr>
          <w:p w14:paraId="102D6A78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395A2947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636C62F0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DB25961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5E1BABDD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Kitchen building</w:t>
            </w:r>
          </w:p>
        </w:tc>
        <w:tc>
          <w:tcPr>
            <w:tcW w:w="1559" w:type="dxa"/>
            <w:vMerge w:val="restart"/>
          </w:tcPr>
          <w:p w14:paraId="669D1E04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</w:tcPr>
          <w:p w14:paraId="34956C66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689DD7B2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01C81E1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70AF75C5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Rehabilitation building </w:t>
            </w:r>
          </w:p>
        </w:tc>
        <w:tc>
          <w:tcPr>
            <w:tcW w:w="1559" w:type="dxa"/>
            <w:vMerge/>
          </w:tcPr>
          <w:p w14:paraId="1645E906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130958BC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4822BC46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68B8BC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6E83BB71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KITP building</w:t>
            </w:r>
          </w:p>
        </w:tc>
        <w:tc>
          <w:tcPr>
            <w:tcW w:w="1559" w:type="dxa"/>
            <w:vMerge w:val="restart"/>
          </w:tcPr>
          <w:p w14:paraId="4EBAD244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</w:tcPr>
          <w:p w14:paraId="70214A0D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7E748695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79DA477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75BB5DAB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Eye building (5 rooms)</w:t>
            </w:r>
          </w:p>
        </w:tc>
        <w:tc>
          <w:tcPr>
            <w:tcW w:w="1559" w:type="dxa"/>
            <w:vMerge/>
          </w:tcPr>
          <w:p w14:paraId="30054D74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56791702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55FC372D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75C00AF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7F930B78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Health promotion building (8 rooms)</w:t>
            </w:r>
          </w:p>
        </w:tc>
        <w:tc>
          <w:tcPr>
            <w:tcW w:w="1559" w:type="dxa"/>
          </w:tcPr>
          <w:p w14:paraId="472BE8E3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</w:tcPr>
          <w:p w14:paraId="7A9234B0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4E8FF242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7DDA146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1C80D1CC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RAMCAH building</w:t>
            </w:r>
          </w:p>
        </w:tc>
        <w:tc>
          <w:tcPr>
            <w:tcW w:w="1559" w:type="dxa"/>
            <w:vMerge w:val="restart"/>
          </w:tcPr>
          <w:p w14:paraId="14FD5102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</w:tcPr>
          <w:p w14:paraId="551981A8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14A054CA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34D9ADB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533A84F8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Bio medical room</w:t>
            </w:r>
          </w:p>
        </w:tc>
        <w:tc>
          <w:tcPr>
            <w:tcW w:w="1559" w:type="dxa"/>
            <w:vMerge/>
          </w:tcPr>
          <w:p w14:paraId="070C0DE5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747DAE9B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67627644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5E1932F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19D86F0F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Environmental health building</w:t>
            </w:r>
          </w:p>
        </w:tc>
        <w:tc>
          <w:tcPr>
            <w:tcW w:w="1559" w:type="dxa"/>
          </w:tcPr>
          <w:p w14:paraId="1F294507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</w:tcPr>
          <w:p w14:paraId="0D49E853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0BAAF1C6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75FFECC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48BEA7C2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Mechanic building</w:t>
            </w:r>
          </w:p>
        </w:tc>
        <w:tc>
          <w:tcPr>
            <w:tcW w:w="1559" w:type="dxa"/>
            <w:vMerge w:val="restart"/>
          </w:tcPr>
          <w:p w14:paraId="55369A89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</w:tcPr>
          <w:p w14:paraId="2AD36A8A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6D4181B0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809F0E7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706B9BB1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Carpentry and plumbing building</w:t>
            </w:r>
          </w:p>
        </w:tc>
        <w:tc>
          <w:tcPr>
            <w:tcW w:w="1559" w:type="dxa"/>
            <w:vMerge/>
          </w:tcPr>
          <w:p w14:paraId="6B40C3F8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2EAAE5E0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38CB730B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5192970" w14:textId="77777777" w:rsidR="00B651DC" w:rsidRPr="001522AD" w:rsidRDefault="00B651DC" w:rsidP="00B651DC">
            <w:pPr>
              <w:pStyle w:val="ListParagraph"/>
              <w:numPr>
                <w:ilvl w:val="0"/>
                <w:numId w:val="24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315761C4" w14:textId="77777777" w:rsidR="00B651DC" w:rsidRPr="00B67B1D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B67B1D"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</w:tcPr>
          <w:p w14:paraId="004E58E6" w14:textId="77777777" w:rsidR="00B651DC" w:rsidRPr="00B67B1D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B67B1D">
              <w:rPr>
                <w:b/>
                <w:lang w:val="en-GB"/>
              </w:rPr>
              <w:t>1</w:t>
            </w:r>
            <w:r>
              <w:rPr>
                <w:b/>
                <w:lang w:val="en-GB"/>
              </w:rPr>
              <w:t>1</w:t>
            </w:r>
          </w:p>
        </w:tc>
        <w:tc>
          <w:tcPr>
            <w:tcW w:w="2694" w:type="dxa"/>
          </w:tcPr>
          <w:p w14:paraId="58B527F9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1776A1D7" w14:textId="61206D35" w:rsidR="00B651DC" w:rsidRDefault="00B651DC" w:rsidP="00723E86">
      <w:pPr>
        <w:pStyle w:val="NoSpacing"/>
        <w:rPr>
          <w:lang w:val="en-GB"/>
        </w:rPr>
      </w:pPr>
    </w:p>
    <w:p w14:paraId="340A6FA2" w14:textId="77777777" w:rsidR="00B651DC" w:rsidRDefault="00B651DC" w:rsidP="00723E86">
      <w:pPr>
        <w:pStyle w:val="NoSpacing"/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B651DC" w14:paraId="43CF8D07" w14:textId="77777777" w:rsidTr="00E272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33E56F4" w14:textId="77777777" w:rsidR="00B651DC" w:rsidRDefault="00B651DC" w:rsidP="00E272A9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04" w:type="dxa"/>
          </w:tcPr>
          <w:p w14:paraId="199AB3F2" w14:textId="16A8B47A" w:rsidR="00B651DC" w:rsidRDefault="00B651DC" w:rsidP="00E272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</w:t>
            </w:r>
            <w:r>
              <w:rPr>
                <w:lang w:val="en-GB"/>
              </w:rPr>
              <w:t xml:space="preserve"> (Toilet cleaning at MHMS)</w:t>
            </w:r>
          </w:p>
        </w:tc>
        <w:tc>
          <w:tcPr>
            <w:tcW w:w="1559" w:type="dxa"/>
          </w:tcPr>
          <w:p w14:paraId="5EF61491" w14:textId="77777777" w:rsidR="00B651DC" w:rsidRPr="00B67B1D" w:rsidRDefault="00B651DC" w:rsidP="00E272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217FEDB9" w14:textId="77777777" w:rsidR="00B651DC" w:rsidRDefault="00B651DC" w:rsidP="00E272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B651DC" w14:paraId="0DBED8ED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C620F93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28FC3F90" w14:textId="77777777" w:rsidR="00B651DC" w:rsidRPr="00B826C7" w:rsidRDefault="00B651DC" w:rsidP="00E272A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Admin toilet (next to transport unit office)</w:t>
            </w:r>
          </w:p>
        </w:tc>
        <w:tc>
          <w:tcPr>
            <w:tcW w:w="1559" w:type="dxa"/>
          </w:tcPr>
          <w:p w14:paraId="701F43E3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</w:tcPr>
          <w:p w14:paraId="7A7C4DBA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7240495C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94B56A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7D00A1FC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Admin toilet (upstairs)</w:t>
            </w:r>
          </w:p>
        </w:tc>
        <w:tc>
          <w:tcPr>
            <w:tcW w:w="1559" w:type="dxa"/>
            <w:vMerge w:val="restart"/>
          </w:tcPr>
          <w:p w14:paraId="1C5331C4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vMerge w:val="restart"/>
          </w:tcPr>
          <w:p w14:paraId="3EA8F15D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57E1B4F7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74B40B0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0CFD79EE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Environmental Health Toilet (opposite ticketing officer room)</w:t>
            </w:r>
          </w:p>
        </w:tc>
        <w:tc>
          <w:tcPr>
            <w:tcW w:w="1559" w:type="dxa"/>
            <w:vMerge/>
          </w:tcPr>
          <w:p w14:paraId="733B58B4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694" w:type="dxa"/>
            <w:vMerge/>
          </w:tcPr>
          <w:p w14:paraId="46C6E8E7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60835114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8E859C6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54C8C5F0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Environment Health Toilet (beneath Env. Health building)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5E6D31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28FC4F3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2217F484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8CA4BF4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73D09865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Toilet #1 (Opposite Pharmacy building)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7342D8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4D81E86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74B6A7EB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C0C2CEB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4A23F95B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Toilet #2 (Between OB ward and Surgical ward)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21E48F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C4A2D3F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6D65EA88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E54E114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394B75BD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Toilet #3 (Medical ward and Paediatric ward)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EF0935A" w14:textId="77777777" w:rsidR="00B651D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E51A64F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651DC" w14:paraId="066CE4FD" w14:textId="77777777" w:rsidTr="00E272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E34855" w14:textId="77777777" w:rsidR="00B651DC" w:rsidRPr="001522AD" w:rsidRDefault="00B651DC" w:rsidP="00B651DC">
            <w:pPr>
              <w:pStyle w:val="ListParagraph"/>
              <w:numPr>
                <w:ilvl w:val="0"/>
                <w:numId w:val="25"/>
              </w:numPr>
              <w:ind w:leftChars="0"/>
              <w:rPr>
                <w:lang w:val="en-GB"/>
              </w:rPr>
            </w:pPr>
          </w:p>
        </w:tc>
        <w:tc>
          <w:tcPr>
            <w:tcW w:w="4604" w:type="dxa"/>
          </w:tcPr>
          <w:p w14:paraId="1F5AD87F" w14:textId="77777777" w:rsidR="00B651DC" w:rsidRPr="003F76C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3F76CC"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</w:tcPr>
          <w:p w14:paraId="7B303E19" w14:textId="77777777" w:rsidR="00B651DC" w:rsidRPr="003F76CC" w:rsidRDefault="00B651DC" w:rsidP="00E27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3F76CC">
              <w:rPr>
                <w:b/>
                <w:lang w:val="en-GB"/>
              </w:rPr>
              <w:t>6</w:t>
            </w:r>
          </w:p>
        </w:tc>
        <w:tc>
          <w:tcPr>
            <w:tcW w:w="2694" w:type="dxa"/>
          </w:tcPr>
          <w:p w14:paraId="04CB4D9B" w14:textId="77777777" w:rsidR="00B651DC" w:rsidRDefault="00B651DC" w:rsidP="00E27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5AC85A55" w14:textId="77777777" w:rsidR="00B651DC" w:rsidRDefault="00B651DC" w:rsidP="00723E86">
      <w:pPr>
        <w:pStyle w:val="NoSpacing"/>
        <w:rPr>
          <w:lang w:val="en-GB"/>
        </w:rPr>
      </w:pPr>
    </w:p>
    <w:p w14:paraId="4751D70A" w14:textId="77777777" w:rsidR="00B651DC" w:rsidRDefault="00B651DC" w:rsidP="00723E86">
      <w:pPr>
        <w:pStyle w:val="NoSpacing"/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795EFC" w14:paraId="46D17A7E" w14:textId="77777777" w:rsidTr="008453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AEA0FAE" w14:textId="77777777" w:rsidR="00795EFC" w:rsidRDefault="00795EFC" w:rsidP="008453BE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lastRenderedPageBreak/>
              <w:t>Pos.</w:t>
            </w:r>
          </w:p>
        </w:tc>
        <w:tc>
          <w:tcPr>
            <w:tcW w:w="4604" w:type="dxa"/>
          </w:tcPr>
          <w:p w14:paraId="70686285" w14:textId="5A6888E3" w:rsidR="00795EFC" w:rsidRDefault="00795EFC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 (Quarantine cleaning)</w:t>
            </w:r>
          </w:p>
        </w:tc>
        <w:tc>
          <w:tcPr>
            <w:tcW w:w="1559" w:type="dxa"/>
          </w:tcPr>
          <w:p w14:paraId="6F988020" w14:textId="77777777" w:rsidR="00795EFC" w:rsidRPr="00B67B1D" w:rsidRDefault="00795EFC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B67B1D">
              <w:rPr>
                <w:bCs w:val="0"/>
                <w:lang w:val="en-GB"/>
              </w:rPr>
              <w:t>Number of staff</w:t>
            </w:r>
          </w:p>
        </w:tc>
        <w:tc>
          <w:tcPr>
            <w:tcW w:w="2694" w:type="dxa"/>
          </w:tcPr>
          <w:p w14:paraId="4878368C" w14:textId="77777777" w:rsidR="00795EFC" w:rsidRDefault="00795EFC" w:rsidP="008453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Offered Price (DDP)</w:t>
            </w:r>
          </w:p>
        </w:tc>
      </w:tr>
      <w:tr w:rsidR="00795EFC" w14:paraId="7DFD10BF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55013F" w14:textId="77777777" w:rsidR="00795EFC" w:rsidRPr="001522AD" w:rsidRDefault="00795EFC" w:rsidP="00795EFC">
            <w:pPr>
              <w:pStyle w:val="ListParagraph"/>
              <w:numPr>
                <w:ilvl w:val="0"/>
                <w:numId w:val="23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711DC70B" w14:textId="77777777" w:rsidR="00795EFC" w:rsidRPr="00B826C7" w:rsidRDefault="00795EF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KSON </w:t>
            </w:r>
          </w:p>
        </w:tc>
        <w:tc>
          <w:tcPr>
            <w:tcW w:w="1559" w:type="dxa"/>
          </w:tcPr>
          <w:p w14:paraId="1E69E643" w14:textId="77777777" w:rsidR="00795EFC" w:rsidRDefault="00795EF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694" w:type="dxa"/>
          </w:tcPr>
          <w:p w14:paraId="5FB35627" w14:textId="77777777" w:rsidR="00795EFC" w:rsidRDefault="00795EF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5EFC" w14:paraId="6C468F36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07875E1" w14:textId="77777777" w:rsidR="00795EFC" w:rsidRPr="001522AD" w:rsidRDefault="00795EFC" w:rsidP="00795EFC">
            <w:pPr>
              <w:pStyle w:val="ListParagraph"/>
              <w:numPr>
                <w:ilvl w:val="0"/>
                <w:numId w:val="23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584F3ABD" w14:textId="77777777" w:rsidR="00795EFC" w:rsidRDefault="00795EF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Otintaai</w:t>
            </w:r>
            <w:proofErr w:type="spellEnd"/>
            <w:r>
              <w:rPr>
                <w:lang w:val="en-GB"/>
              </w:rPr>
              <w:t xml:space="preserve"> hotel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8D4431" w14:textId="77777777" w:rsidR="00795EFC" w:rsidRDefault="00795EF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07DFC58" w14:textId="77777777" w:rsidR="00795EFC" w:rsidRDefault="00795EF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95EFC" w14:paraId="75DC4A47" w14:textId="77777777" w:rsidTr="00845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9F10340" w14:textId="77777777" w:rsidR="00795EFC" w:rsidRPr="001522AD" w:rsidRDefault="00795EFC" w:rsidP="00795EFC">
            <w:pPr>
              <w:pStyle w:val="ListParagraph"/>
              <w:numPr>
                <w:ilvl w:val="0"/>
                <w:numId w:val="23"/>
              </w:numPr>
              <w:ind w:leftChars="0"/>
              <w:rPr>
                <w:b w:val="0"/>
                <w:bCs w:val="0"/>
                <w:lang w:val="en-GB"/>
              </w:rPr>
            </w:pPr>
          </w:p>
        </w:tc>
        <w:tc>
          <w:tcPr>
            <w:tcW w:w="4604" w:type="dxa"/>
          </w:tcPr>
          <w:p w14:paraId="5E16992C" w14:textId="77777777" w:rsidR="00795EFC" w:rsidRPr="00B67B1D" w:rsidRDefault="00795EF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Total</w:t>
            </w:r>
          </w:p>
        </w:tc>
        <w:tc>
          <w:tcPr>
            <w:tcW w:w="1559" w:type="dxa"/>
          </w:tcPr>
          <w:p w14:paraId="23FF0E8B" w14:textId="77777777" w:rsidR="00795EFC" w:rsidRPr="00B67B1D" w:rsidRDefault="00795EFC" w:rsidP="00845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</w:t>
            </w:r>
          </w:p>
        </w:tc>
        <w:tc>
          <w:tcPr>
            <w:tcW w:w="2694" w:type="dxa"/>
          </w:tcPr>
          <w:p w14:paraId="0ADDB102" w14:textId="77777777" w:rsidR="00795EFC" w:rsidRDefault="00795EFC" w:rsidP="008453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2E69C652" w14:textId="2F24774B" w:rsidR="00795EFC" w:rsidRDefault="00795EFC" w:rsidP="00723E86">
      <w:pPr>
        <w:pStyle w:val="NoSpacing"/>
        <w:rPr>
          <w:lang w:val="en-GB"/>
        </w:rPr>
      </w:pPr>
    </w:p>
    <w:p w14:paraId="25013683" w14:textId="3A951742" w:rsidR="00B651DC" w:rsidRDefault="00B651DC" w:rsidP="00723E86">
      <w:pPr>
        <w:pStyle w:val="NoSpacing"/>
        <w:rPr>
          <w:lang w:val="en-GB"/>
        </w:rPr>
      </w:pPr>
    </w:p>
    <w:p w14:paraId="04AA0663" w14:textId="77777777" w:rsidR="00B651DC" w:rsidRDefault="00B651DC" w:rsidP="00723E86">
      <w:pPr>
        <w:pStyle w:val="NoSpacing"/>
        <w:rPr>
          <w:lang w:val="en-GB"/>
        </w:rPr>
      </w:pPr>
    </w:p>
    <w:sectPr w:rsidR="00B651DC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1D22B" w14:textId="77777777" w:rsidR="004F5D1D" w:rsidRDefault="004F5D1D">
      <w:r>
        <w:separator/>
      </w:r>
    </w:p>
  </w:endnote>
  <w:endnote w:type="continuationSeparator" w:id="0">
    <w:p w14:paraId="7D345930" w14:textId="77777777" w:rsidR="004F5D1D" w:rsidRDefault="004F5D1D">
      <w:r>
        <w:continuationSeparator/>
      </w:r>
    </w:p>
  </w:endnote>
  <w:endnote w:type="continuationNotice" w:id="1">
    <w:p w14:paraId="4BA4327F" w14:textId="77777777" w:rsidR="004F5D1D" w:rsidRDefault="004F5D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64BCB" w:rsidRPr="00E64BC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64BCB" w:rsidRPr="00E64BCB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7C1F072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651DC">
      <w:rPr>
        <w:noProof/>
      </w:rPr>
      <w:t>2022-01-20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BD188" w14:textId="77777777" w:rsidR="004F5D1D" w:rsidRDefault="004F5D1D">
      <w:r>
        <w:separator/>
      </w:r>
    </w:p>
  </w:footnote>
  <w:footnote w:type="continuationSeparator" w:id="0">
    <w:p w14:paraId="0BE0759C" w14:textId="77777777" w:rsidR="004F5D1D" w:rsidRDefault="004F5D1D">
      <w:r>
        <w:continuationSeparator/>
      </w:r>
    </w:p>
  </w:footnote>
  <w:footnote w:type="continuationNotice" w:id="1">
    <w:p w14:paraId="2A20FDAE" w14:textId="77777777" w:rsidR="004F5D1D" w:rsidRDefault="004F5D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04ED2174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879D5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D84D1E" w:rsidRPr="00D84D1E">
      <w:rPr>
        <w:rStyle w:val="Strong"/>
        <w:rFonts w:asciiTheme="minorHAnsi" w:hAnsiTheme="minorHAnsi" w:cstheme="minorHAnsi"/>
        <w:lang w:val="en-GB"/>
      </w:rPr>
      <w:t>RFQ-M</w:t>
    </w:r>
    <w:r w:rsidR="00414A53">
      <w:rPr>
        <w:rStyle w:val="Strong"/>
        <w:rFonts w:asciiTheme="minorHAnsi" w:hAnsiTheme="minorHAnsi" w:cstheme="minorHAnsi"/>
        <w:lang w:val="en-GB"/>
      </w:rPr>
      <w:t>HMS</w:t>
    </w:r>
    <w:r w:rsidR="00D84D1E" w:rsidRPr="00D84D1E">
      <w:rPr>
        <w:rStyle w:val="Strong"/>
        <w:rFonts w:asciiTheme="minorHAnsi" w:hAnsiTheme="minorHAnsi" w:cstheme="minorHAnsi"/>
        <w:lang w:val="en-GB"/>
      </w:rPr>
      <w:t>-</w:t>
    </w:r>
    <w:r w:rsidR="00414A53">
      <w:rPr>
        <w:rStyle w:val="Strong"/>
        <w:rFonts w:asciiTheme="minorHAnsi" w:hAnsiTheme="minorHAnsi" w:cstheme="minorHAnsi"/>
        <w:lang w:val="en-GB"/>
      </w:rPr>
      <w:t>220</w:t>
    </w:r>
    <w:r w:rsidR="00723E86">
      <w:rPr>
        <w:rStyle w:val="Strong"/>
        <w:rFonts w:asciiTheme="minorHAnsi" w:hAnsiTheme="minorHAnsi" w:cstheme="minorHAnsi"/>
        <w:lang w:val="en-GB"/>
      </w:rPr>
      <w:t>6</w:t>
    </w:r>
    <w:r w:rsidR="00414A53">
      <w:rPr>
        <w:rStyle w:val="Strong"/>
        <w:rFonts w:asciiTheme="minorHAnsi" w:hAnsiTheme="minorHAnsi" w:cstheme="minorHAnsi"/>
        <w:lang w:val="en-GB"/>
      </w:rPr>
      <w:t>-2201-23</w:t>
    </w:r>
    <w:r w:rsidR="00723E86">
      <w:rPr>
        <w:rStyle w:val="Strong"/>
        <w:rFonts w:asciiTheme="minorHAnsi" w:hAnsiTheme="minorHAnsi" w:cstheme="minorHAnsi"/>
        <w:lang w:val="en-GB"/>
      </w:rPr>
      <w:t>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BF8"/>
    <w:multiLevelType w:val="hybridMultilevel"/>
    <w:tmpl w:val="546663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B6D4D"/>
    <w:multiLevelType w:val="hybridMultilevel"/>
    <w:tmpl w:val="299CB380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21C65580"/>
    <w:multiLevelType w:val="hybridMultilevel"/>
    <w:tmpl w:val="9558E3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80CD7"/>
    <w:multiLevelType w:val="hybridMultilevel"/>
    <w:tmpl w:val="299CB380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5A97FF5"/>
    <w:multiLevelType w:val="hybridMultilevel"/>
    <w:tmpl w:val="299CB380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C0C0E02"/>
    <w:multiLevelType w:val="hybridMultilevel"/>
    <w:tmpl w:val="299CB380"/>
    <w:lvl w:ilvl="0" w:tplc="E32460B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90884"/>
    <w:multiLevelType w:val="hybridMultilevel"/>
    <w:tmpl w:val="299CB380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D26A3"/>
    <w:multiLevelType w:val="hybridMultilevel"/>
    <w:tmpl w:val="299CB380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87E05EB"/>
    <w:multiLevelType w:val="hybridMultilevel"/>
    <w:tmpl w:val="299CB380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DCD6D44"/>
    <w:multiLevelType w:val="hybridMultilevel"/>
    <w:tmpl w:val="299CB380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24"/>
  </w:num>
  <w:num w:numId="4">
    <w:abstractNumId w:val="12"/>
  </w:num>
  <w:num w:numId="5">
    <w:abstractNumId w:val="11"/>
  </w:num>
  <w:num w:numId="6">
    <w:abstractNumId w:val="16"/>
  </w:num>
  <w:num w:numId="7">
    <w:abstractNumId w:val="13"/>
  </w:num>
  <w:num w:numId="8">
    <w:abstractNumId w:val="20"/>
  </w:num>
  <w:num w:numId="9">
    <w:abstractNumId w:val="1"/>
  </w:num>
  <w:num w:numId="10">
    <w:abstractNumId w:val="19"/>
  </w:num>
  <w:num w:numId="11">
    <w:abstractNumId w:val="8"/>
  </w:num>
  <w:num w:numId="12">
    <w:abstractNumId w:val="15"/>
  </w:num>
  <w:num w:numId="13">
    <w:abstractNumId w:val="21"/>
  </w:num>
  <w:num w:numId="14">
    <w:abstractNumId w:val="9"/>
  </w:num>
  <w:num w:numId="15">
    <w:abstractNumId w:val="14"/>
  </w:num>
  <w:num w:numId="16">
    <w:abstractNumId w:val="0"/>
  </w:num>
  <w:num w:numId="17">
    <w:abstractNumId w:val="4"/>
  </w:num>
  <w:num w:numId="18">
    <w:abstractNumId w:val="7"/>
  </w:num>
  <w:num w:numId="19">
    <w:abstractNumId w:val="23"/>
  </w:num>
  <w:num w:numId="20">
    <w:abstractNumId w:val="2"/>
  </w:num>
  <w:num w:numId="21">
    <w:abstractNumId w:val="5"/>
  </w:num>
  <w:num w:numId="22">
    <w:abstractNumId w:val="18"/>
  </w:num>
  <w:num w:numId="23">
    <w:abstractNumId w:val="10"/>
  </w:num>
  <w:num w:numId="24">
    <w:abstractNumId w:val="6"/>
  </w:num>
  <w:num w:numId="2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2E61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552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56AC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A53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82C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5D1D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1C43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3E86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5EFC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3EAF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6A53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93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725"/>
    <w:rsid w:val="00AB5ECE"/>
    <w:rsid w:val="00AB6DCA"/>
    <w:rsid w:val="00AB72FC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2CD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1D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1F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17870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BCB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2C4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F3F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238F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aliases w:val="sub-section,MCHIP_list paragraph,List Paragraph1,Recommendation,Bullet List,FooterText,F5 List Paragraph,Dot pt,List Paragraph Char Char Char,Indicator Text,Numbered Para 1,List Paragraph11,Bullet 1"/>
    <w:basedOn w:val="Normal"/>
    <w:link w:val="ListParagraphChar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3756AC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723E86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  <w:style w:type="character" w:customStyle="1" w:styleId="ListParagraphChar">
    <w:name w:val="List Paragraph Char"/>
    <w:aliases w:val="sub-section Char,MCHIP_list paragraph Char,List Paragraph1 Char,Recommendation Char,Bullet List Char,FooterText Char,F5 List Paragraph Char,Dot pt Char,List Paragraph Char Char Char Char,Indicator Text Char,Numbered Para 1 Char"/>
    <w:link w:val="ListParagraph"/>
    <w:uiPriority w:val="34"/>
    <w:qFormat/>
    <w:rsid w:val="00723E86"/>
    <w:rPr>
      <w:rFonts w:ascii="Calibri" w:eastAsia="Times New Roman" w:hAnsi="Calibri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DF60C-BE9C-4B53-91A1-85F3BAE201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32</TotalTime>
  <Pages>6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4324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7</cp:revision>
  <cp:lastPrinted>2013-10-18T08:32:00Z</cp:lastPrinted>
  <dcterms:created xsi:type="dcterms:W3CDTF">2022-01-20T02:30:00Z</dcterms:created>
  <dcterms:modified xsi:type="dcterms:W3CDTF">2022-01-20T04:40:00Z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